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76557" w:rsidRDefault="00FC4E1F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76" w:history="1">
        <w:r w:rsidR="00B76557" w:rsidRPr="00220917">
          <w:rPr>
            <w:rStyle w:val="aa"/>
          </w:rPr>
          <w:t>RBRIDGE-MIB</w:t>
        </w:r>
        <w:r w:rsidR="00B76557">
          <w:rPr>
            <w:webHidden/>
          </w:rPr>
          <w:tab/>
        </w:r>
        <w:r w:rsidR="00B76557">
          <w:rPr>
            <w:webHidden/>
          </w:rPr>
          <w:fldChar w:fldCharType="begin"/>
        </w:r>
        <w:r w:rsidR="00B76557">
          <w:rPr>
            <w:webHidden/>
          </w:rPr>
          <w:instrText xml:space="preserve"> PAGEREF _Toc94099176 \h </w:instrText>
        </w:r>
        <w:r w:rsidR="00B76557">
          <w:rPr>
            <w:webHidden/>
          </w:rPr>
        </w:r>
        <w:r w:rsidR="00B76557">
          <w:rPr>
            <w:webHidden/>
          </w:rPr>
          <w:fldChar w:fldCharType="separate"/>
        </w:r>
        <w:r w:rsidR="00B76557">
          <w:rPr>
            <w:webHidden/>
          </w:rPr>
          <w:t>2</w:t>
        </w:r>
        <w:r w:rsidR="00B76557"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7" w:history="1">
        <w:r w:rsidRPr="00220917">
          <w:rPr>
            <w:rStyle w:val="aa"/>
            <w:rFonts w:ascii="Helvetica" w:hAnsi="Helvetica" w:cs="Helvetica"/>
          </w:rPr>
          <w:t>Scalar objects of rbridgeBase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8" w:history="1">
        <w:r w:rsidRPr="00220917">
          <w:rPr>
            <w:rStyle w:val="aa"/>
            <w:rFonts w:ascii="Helvetica" w:hAnsi="Helvetica" w:cs="Helvetica"/>
          </w:rPr>
          <w:t>rbridgeBaseNicknameTable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79" w:history="1">
        <w:r w:rsidRPr="00220917">
          <w:rPr>
            <w:rStyle w:val="aa"/>
            <w:rFonts w:ascii="Helvetica" w:hAnsi="Helvetica" w:cs="Helvetica"/>
          </w:rPr>
          <w:t>rbridgeBasePortTable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0" w:history="1">
        <w:r w:rsidRPr="00220917">
          <w:rPr>
            <w:rStyle w:val="aa"/>
            <w:rFonts w:ascii="Helvetica" w:hAnsi="Helvetica" w:cs="Helvetica"/>
          </w:rPr>
          <w:t>rbridgeUniFdbTable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1" w:history="1">
        <w:r w:rsidRPr="00220917">
          <w:rPr>
            <w:rStyle w:val="aa"/>
            <w:rFonts w:ascii="Helvetica" w:hAnsi="Helvetica" w:cs="Helvetica"/>
          </w:rPr>
          <w:t>rbridgeUniFibTable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2" w:history="1">
        <w:r w:rsidRPr="00220917">
          <w:rPr>
            <w:rStyle w:val="aa"/>
            <w:rFonts w:ascii="Helvetica" w:hAnsi="Helvetica" w:cs="Helvetica"/>
          </w:rPr>
          <w:t>rbridgeMultiFibTable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3" w:history="1">
        <w:r w:rsidRPr="00220917">
          <w:rPr>
            <w:rStyle w:val="aa"/>
            <w:rFonts w:ascii="Helvetica" w:hAnsi="Helvetica" w:cs="Helvetica"/>
          </w:rPr>
          <w:t>rbridgeVlanTable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4" w:history="1">
        <w:r w:rsidRPr="00220917">
          <w:rPr>
            <w:rStyle w:val="aa"/>
            <w:rFonts w:ascii="Helvetica" w:hAnsi="Helvetica" w:cs="Helvetica"/>
          </w:rPr>
          <w:t>rbridgeVlanPortTable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5" w:history="1">
        <w:r w:rsidRPr="00220917">
          <w:rPr>
            <w:rStyle w:val="aa"/>
            <w:rFonts w:ascii="Helvetica" w:hAnsi="Helvetica" w:cs="Helvetica"/>
          </w:rPr>
          <w:t>rbridgeSnoopingPortTable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6" w:history="1">
        <w:r w:rsidRPr="00220917">
          <w:rPr>
            <w:rStyle w:val="aa"/>
            <w:rFonts w:ascii="Helvetica" w:hAnsi="Helvetica" w:cs="Helvetica"/>
          </w:rPr>
          <w:t>Scalar objects of rbridgeDtree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7" w:history="1">
        <w:r w:rsidRPr="00220917">
          <w:rPr>
            <w:rStyle w:val="aa"/>
            <w:rFonts w:ascii="Helvetica" w:hAnsi="Helvetica" w:cs="Helvetica"/>
          </w:rPr>
          <w:t>rbridgeDtreeTable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B76557" w:rsidRDefault="00B76557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88" w:history="1">
        <w:r w:rsidRPr="00220917">
          <w:rPr>
            <w:rStyle w:val="aa"/>
            <w:rFonts w:ascii="Helvetica" w:hAnsi="Helvetica" w:cs="Helvetica"/>
          </w:rPr>
          <w:t>Scalar objects of rbridgeTrill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123282" w:rsidRDefault="00FC4E1F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761575" w:rsidRPr="00761575" w:rsidRDefault="00761575" w:rsidP="00761575">
      <w:pPr>
        <w:pStyle w:val="1"/>
        <w:tabs>
          <w:tab w:val="num" w:pos="432"/>
        </w:tabs>
        <w:ind w:left="432" w:hanging="432"/>
        <w:jc w:val="both"/>
        <w:rPr>
          <w:b/>
          <w:bCs/>
        </w:rPr>
      </w:pPr>
      <w:bookmarkStart w:id="1" w:name="_Toc336172854"/>
      <w:bookmarkStart w:id="2" w:name="_Toc397420638"/>
      <w:bookmarkStart w:id="3" w:name="_Toc94099176"/>
      <w:r w:rsidRPr="00761575">
        <w:rPr>
          <w:rFonts w:hint="eastAsia"/>
          <w:bCs/>
        </w:rPr>
        <w:lastRenderedPageBreak/>
        <w:t>RBRIDGE</w:t>
      </w:r>
      <w:r w:rsidRPr="00761575">
        <w:rPr>
          <w:bCs/>
        </w:rPr>
        <w:t>-MIB</w:t>
      </w:r>
      <w:bookmarkEnd w:id="1"/>
      <w:bookmarkEnd w:id="2"/>
      <w:bookmarkEnd w:id="3"/>
    </w:p>
    <w:p w:rsidR="00761575" w:rsidRPr="00761575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r>
        <w:br w:type="page"/>
      </w:r>
      <w:bookmarkStart w:id="4" w:name="_Toc336172855"/>
      <w:bookmarkStart w:id="5" w:name="_Toc397420639"/>
      <w:bookmarkStart w:id="6" w:name="_Toc94099177"/>
      <w:r w:rsidRPr="00761575">
        <w:rPr>
          <w:rFonts w:ascii="Helvetica" w:hAnsi="Helvetica" w:cs="Helvetica"/>
        </w:rPr>
        <w:lastRenderedPageBreak/>
        <w:t>Scalar objects of rbridgeBase</w:t>
      </w:r>
      <w:bookmarkEnd w:id="4"/>
      <w:bookmarkEnd w:id="5"/>
      <w:bookmarkEnd w:id="6"/>
    </w:p>
    <w:p w:rsidR="00761575" w:rsidRPr="009540D9" w:rsidRDefault="00761575" w:rsidP="00761575">
      <w:r>
        <w:t>OID of this table is: 1.3.6.1.2.1.214</w:t>
      </w:r>
      <w:r w:rsidRPr="00905A43">
        <w:t>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D11905">
              <w:t>rbridgeBaseTrillVersion</w:t>
            </w:r>
          </w:p>
          <w:p w:rsidR="00761575" w:rsidRPr="00BC2CCA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.1.1.1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195BD0">
              <w:t>rbridgeBaseNumPorts</w:t>
            </w:r>
          </w:p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2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51F23">
              <w:rPr>
                <w:rFonts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534395">
              <w:t>rbridgeBaseForwardDelay</w:t>
            </w:r>
          </w:p>
          <w:p w:rsidR="00761575" w:rsidRPr="00195BD0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3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0F9D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0F9D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35D14">
              <w:t xml:space="preserve">Not </w:t>
            </w:r>
            <w:r w:rsidRPr="00C35D14">
              <w:rPr>
                <w:rFonts w:hint="eastAsia"/>
              </w:rPr>
              <w:t>s</w:t>
            </w:r>
            <w:r w:rsidRPr="00C35D14">
              <w:t>upport</w:t>
            </w:r>
            <w:r w:rsidRPr="00C35D14">
              <w:rPr>
                <w:rFonts w:hint="eastAsia"/>
              </w:rPr>
              <w:t>ed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F62F71">
              <w:t>rbridgeBaseUniMultipathEnable</w:t>
            </w:r>
          </w:p>
          <w:p w:rsidR="00761575" w:rsidRPr="00534395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4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27CB6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115429">
              <w:t>rbridgeBaseMultiMultipathEnable</w:t>
            </w:r>
          </w:p>
          <w:p w:rsidR="00761575" w:rsidRPr="00F62F71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5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A51F23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F4021">
              <w:rPr>
                <w:rFonts w:cs="Helvetica"/>
              </w:rPr>
              <w:t>Only support read operation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655301">
              <w:t>rbridgeBaseAcceptEncapNonadj</w:t>
            </w:r>
          </w:p>
          <w:p w:rsidR="00761575" w:rsidRPr="00115429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6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0A14BE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CF4021">
              <w:rPr>
                <w:rFonts w:cs="Helvetica"/>
              </w:rPr>
              <w:t>Only support read operation</w:t>
            </w:r>
            <w:r>
              <w:rPr>
                <w:rFonts w:hint="eastAsia"/>
              </w:rPr>
              <w:t>，</w:t>
            </w:r>
            <w:r w:rsidRPr="00675FD2">
              <w:rPr>
                <w:rFonts w:cs="Helvetica" w:hint="eastAsia"/>
              </w:rPr>
              <w:t xml:space="preserve">The value is always </w:t>
            </w:r>
            <w:r>
              <w:rPr>
                <w:rFonts w:cs="Helvetica" w:hint="eastAsia"/>
              </w:rPr>
              <w:t>F</w:t>
            </w:r>
            <w:r w:rsidRPr="00675FD2">
              <w:rPr>
                <w:rFonts w:cs="Helvetica" w:hint="eastAsia"/>
              </w:rPr>
              <w:t>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</w:pPr>
            <w:r w:rsidRPr="00912707">
              <w:t>rbridgeBaseNicknameNumber</w:t>
            </w:r>
          </w:p>
          <w:p w:rsidR="00761575" w:rsidRPr="00655301" w:rsidRDefault="00761575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>(</w:t>
            </w:r>
            <w:r>
              <w:t>1.3.6.1.2.1.214</w:t>
            </w:r>
            <w:r w:rsidRPr="00DC1924">
              <w:t>.1.1.</w:t>
            </w:r>
            <w:r>
              <w:rPr>
                <w:rFonts w:hint="eastAsia"/>
              </w:rPr>
              <w:t>7</w:t>
            </w:r>
            <w:r w:rsidRPr="00DC1924">
              <w:rPr>
                <w:rFonts w:hint="eastAsi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Default="00761575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0A14BE" w:rsidRDefault="00761575" w:rsidP="0091260D">
            <w:pPr>
              <w:pStyle w:val="TableText"/>
              <w:kinsoku w:val="0"/>
              <w:textAlignment w:val="top"/>
            </w:pPr>
            <w:r w:rsidRPr="00CF4021">
              <w:rPr>
                <w:rFonts w:cs="Helvetica"/>
              </w:rPr>
              <w:t>Only support read operation</w:t>
            </w:r>
            <w:r>
              <w:rPr>
                <w:rFonts w:cs="Helvetica" w:hint="eastAsia"/>
              </w:rPr>
              <w:t>，</w:t>
            </w:r>
            <w:r w:rsidRPr="00675FD2">
              <w:rPr>
                <w:rFonts w:cs="Helvetica" w:hint="eastAsia"/>
              </w:rPr>
              <w:t xml:space="preserve">The value is always </w:t>
            </w:r>
            <w:r>
              <w:rPr>
                <w:rFonts w:cs="Helvetica" w:hint="eastAsia"/>
              </w:rPr>
              <w:t>1</w:t>
            </w:r>
            <w:r w:rsidRPr="00675FD2">
              <w:rPr>
                <w:rFonts w:cs="Helvetica" w:hint="eastAsia"/>
              </w:rPr>
              <w:t>.</w:t>
            </w:r>
          </w:p>
        </w:tc>
      </w:tr>
    </w:tbl>
    <w:p w:rsidR="00761575" w:rsidRPr="00761575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7" w:name="_Toc336172856"/>
      <w:bookmarkStart w:id="8" w:name="_Toc397420640"/>
      <w:bookmarkStart w:id="9" w:name="_Toc94099178"/>
      <w:r w:rsidRPr="00761575">
        <w:rPr>
          <w:rFonts w:ascii="Helvetica" w:hAnsi="Helvetica" w:cs="Helvetica"/>
        </w:rPr>
        <w:t>rbridgeBaseNicknameTable</w:t>
      </w:r>
      <w:bookmarkEnd w:id="7"/>
      <w:bookmarkEnd w:id="8"/>
      <w:bookmarkEnd w:id="9"/>
    </w:p>
    <w:p w:rsidR="00761575" w:rsidRPr="009540D9" w:rsidRDefault="00761575" w:rsidP="00761575">
      <w:r>
        <w:t>OID of this table is: 1.3.6.1.2.1.214.1.1.8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rbridgeBaseNicknameName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Yes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rbridgeBaseNicknamePriority</w:t>
            </w:r>
            <w:r w:rsidRPr="007D32F2" w:rsidDel="00F049DE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Column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be configed if the row is produced automatic.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rbridgeBaseNicknameDtrPriority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Column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be configed if the row is produced automatics.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rbridgeBaseNicknameType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3D19E3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rbridgeBaseNicknameRowStatus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1.3.6.1.2.1.214.1.1.8.1.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5)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Only support active(1), createAndGo(4) and destroy(6)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. 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b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ridge must exist only one row entry in this table.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 when the new row was added into the table</w:t>
            </w:r>
            <w:r w:rsidRPr="007D32F2">
              <w:rPr>
                <w:rFonts w:ascii="宋体" w:hAnsi="宋体" w:cs="宋体" w:hint="eastAsia"/>
                <w:noProof w:val="0"/>
                <w:sz w:val="20"/>
                <w:szCs w:val="20"/>
              </w:rPr>
              <w:t>，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The old row will be replaced, when a row was deleted, A new row will auto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come into being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.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ow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be deleted if the row is produced automatic.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0" w:name="_Toc336172857"/>
      <w:bookmarkStart w:id="11" w:name="_Toc397420641"/>
      <w:bookmarkStart w:id="12" w:name="_Toc94099179"/>
      <w:r w:rsidRPr="003A6142">
        <w:rPr>
          <w:rFonts w:ascii="Helvetica" w:hAnsi="Helvetica" w:cs="Helvetica"/>
        </w:rPr>
        <w:lastRenderedPageBreak/>
        <w:t>rbridgeBasePortTable</w:t>
      </w:r>
      <w:bookmarkEnd w:id="10"/>
      <w:bookmarkEnd w:id="11"/>
      <w:bookmarkEnd w:id="12"/>
    </w:p>
    <w:p w:rsidR="00761575" w:rsidRPr="00E151A6" w:rsidRDefault="00761575" w:rsidP="00761575">
      <w:r>
        <w:t>OID of this table is: 1.3.6.1.2.1.214</w:t>
      </w:r>
      <w:r w:rsidRPr="00D357E1">
        <w:t>.1.1.9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rbridgeBasePort (1.3.6.1.2.1.214.1.1.9.1.1)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rbridgeBasePortIfIndex (1.3.6.1.2.1.214.1.1.9.1.2)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Yes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rbridgeBasePortDisable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ed, The value is always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rbridgeBasePortTrunkPort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Column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‘rbridgeBasePortTrunkPort’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and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‘rbridgeBasePortAccessPort’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 both be config to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rbridgeBasePortAccessPort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5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The default value is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true(1).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Column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‘rbridgeBasePortTrunkPort’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and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‘rbridgeBasePortAccessPort’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couldn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’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  both be config to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rbridgeBasePortP2pHellos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6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read-write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ed, The value is always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rbridgeBasePortState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7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rbridgeBasePortInhibitionTime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8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Range from 0 to 30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rbridgeBasePortDisableLearning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9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ed, The value is always false(2).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rbridgeBasePortDesiredDesigVlan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10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The default value is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equal to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rbridgeBasePortDesigVlan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rbridgeBasePortDesigVlan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 value will be retrun When the port status is down or no VLAN have been enabled on the port.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rbridgeBasePortStpRoot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rbridgeBasePortStpRootChanges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rbridgeBasePortStpWiringCloset (1.3.6.1.2.1.214.1.1.9.1.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s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upport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ed, The value is all 0s.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3" w:name="_Toc336172859"/>
      <w:bookmarkStart w:id="14" w:name="_Toc397420642"/>
      <w:bookmarkStart w:id="15" w:name="_Toc94099180"/>
      <w:r w:rsidRPr="003A6142">
        <w:rPr>
          <w:rFonts w:ascii="Helvetica" w:hAnsi="Helvetica" w:cs="Helvetica"/>
        </w:rPr>
        <w:t>rbridgeUniFdbTable</w:t>
      </w:r>
      <w:bookmarkEnd w:id="13"/>
      <w:bookmarkEnd w:id="14"/>
      <w:bookmarkEnd w:id="15"/>
    </w:p>
    <w:p w:rsidR="00761575" w:rsidRPr="009540D9" w:rsidRDefault="00761575" w:rsidP="00761575">
      <w:r>
        <w:t>OID of this table is: 1.3.6.1.2.1.214</w:t>
      </w:r>
      <w:r w:rsidRPr="00995792">
        <w:t>.1.2.4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rbridgeFdbId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rbridgeUniFdbAddr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1.3.6.1.2.1.214.1.2.4.1.2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rbridgeUniFdbPort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lastRenderedPageBreak/>
              <w:t>rbridgeUniFdbNickname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1.3.6.1.2.1.214.1.2.4.1.4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rbridgeUniFdbConfidence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1.3.6.1.2.1.214.1.2.4.1.5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rbridgeUniFdbStatus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1.3.6.1.2.1.214.1.2.4.1.6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6" w:name="_Toc336172860"/>
      <w:bookmarkStart w:id="17" w:name="_Toc397420643"/>
      <w:bookmarkStart w:id="18" w:name="_Toc94099181"/>
      <w:r w:rsidRPr="003A6142">
        <w:rPr>
          <w:rFonts w:ascii="Helvetica" w:hAnsi="Helvetica" w:cs="Helvetica"/>
        </w:rPr>
        <w:t>rbridgeUniFibTable</w:t>
      </w:r>
      <w:bookmarkEnd w:id="16"/>
      <w:bookmarkEnd w:id="17"/>
      <w:bookmarkEnd w:id="18"/>
    </w:p>
    <w:p w:rsidR="00761575" w:rsidRPr="009540D9" w:rsidRDefault="00761575" w:rsidP="00761575">
      <w:r>
        <w:t>OID of this table is: 1.3.6.1.4.1.25506.2.4.1.1.7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rbridgeUniFibNickname</w:t>
            </w:r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rbridgeUniFibPort</w:t>
            </w:r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rbridgeUniFibNextHop</w:t>
            </w:r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4D5B17" w:rsidTr="0091260D">
        <w:trPr>
          <w:cantSplit/>
        </w:trPr>
        <w:tc>
          <w:tcPr>
            <w:tcW w:w="3000" w:type="dxa"/>
            <w:shd w:val="clear" w:color="auto" w:fill="auto"/>
            <w:vAlign w:val="center"/>
          </w:tcPr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rbridgeUniFibHopCount</w:t>
            </w:r>
          </w:p>
          <w:p w:rsidR="00761575" w:rsidRPr="004D5B17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(</w:t>
            </w:r>
            <w:r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.1.2.5.1.</w:t>
            </w:r>
            <w:r w:rsidRPr="004D5B17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4D5B17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TableText"/>
              <w:kinsoku w:val="0"/>
              <w:textAlignment w:val="top"/>
              <w:rPr>
                <w:rFonts w:ascii="Helvetica" w:eastAsia="Helvetica" w:hAnsi="Helvetica" w:cs="Helvetica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19" w:name="_Toc336172861"/>
      <w:bookmarkStart w:id="20" w:name="_Toc397420644"/>
      <w:bookmarkStart w:id="21" w:name="_Toc94099182"/>
      <w:r w:rsidRPr="003A6142">
        <w:rPr>
          <w:rFonts w:ascii="Helvetica" w:hAnsi="Helvetica" w:cs="Helvetica"/>
        </w:rPr>
        <w:t>rbridgeMultiFibTable</w:t>
      </w:r>
      <w:bookmarkEnd w:id="19"/>
      <w:bookmarkEnd w:id="20"/>
      <w:bookmarkEnd w:id="21"/>
    </w:p>
    <w:p w:rsidR="00761575" w:rsidRPr="009540D9" w:rsidRDefault="00761575" w:rsidP="00761575">
      <w:r>
        <w:t>OID of this table is: 1.3.6.1.2.1.214</w:t>
      </w:r>
      <w:r w:rsidRPr="00401502">
        <w:t>.1.2.6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rbridgeMultiFibNickname (1.3.6.1.2.1.214.1.2.6.1.1)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rbridgeMultiFibPorts (1.3.6.1.2.1.214.1.2.6.1.2)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2" w:name="_Toc336172862"/>
      <w:bookmarkStart w:id="23" w:name="_Toc397420645"/>
      <w:bookmarkStart w:id="24" w:name="_Toc94099183"/>
      <w:r w:rsidRPr="003A6142">
        <w:rPr>
          <w:rFonts w:ascii="Helvetica" w:hAnsi="Helvetica" w:cs="Helvetica"/>
        </w:rPr>
        <w:t>rbridgeVlanTable</w:t>
      </w:r>
      <w:bookmarkEnd w:id="22"/>
      <w:bookmarkEnd w:id="23"/>
      <w:bookmarkEnd w:id="24"/>
    </w:p>
    <w:p w:rsidR="00761575" w:rsidRPr="009540D9" w:rsidRDefault="00761575" w:rsidP="00761575">
      <w:r>
        <w:t>OID of this table is: 1.3.6.1.2.1.214</w:t>
      </w:r>
      <w:r w:rsidRPr="0025247D">
        <w:t>.1.3.1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rbridgeVlanIndex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not-accessiable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rbridgeVlanForwarderLosts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0.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rbridgeVlanDisableLearning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false(2).</w:t>
            </w:r>
          </w:p>
        </w:tc>
      </w:tr>
      <w:tr w:rsidR="00761575" w:rsidRPr="00531DEF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rbridgeVlanSnooping (1.3.6.1.2.1.214.1.3.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1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5" w:name="_Toc336172863"/>
      <w:bookmarkStart w:id="26" w:name="_Toc397420646"/>
      <w:bookmarkStart w:id="27" w:name="_Toc94099184"/>
      <w:r w:rsidRPr="003A6142">
        <w:rPr>
          <w:rFonts w:ascii="Helvetica" w:hAnsi="Helvetica" w:cs="Helvetica"/>
        </w:rPr>
        <w:t>rbridgeVlanPortTable</w:t>
      </w:r>
      <w:bookmarkEnd w:id="25"/>
      <w:bookmarkEnd w:id="26"/>
      <w:bookmarkEnd w:id="27"/>
    </w:p>
    <w:p w:rsidR="00761575" w:rsidRPr="009540D9" w:rsidRDefault="00761575" w:rsidP="00761575">
      <w:r>
        <w:t>OID of this table is: 1.3.6.1.2.1.214</w:t>
      </w:r>
      <w:r w:rsidRPr="006231A7">
        <w:t>.1.3.2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rbridgeVlanPortInhibited (1.3.6.1.2.1.214.1.3.2.1.1)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lastRenderedPageBreak/>
              <w:t>rbridgeVlanPortForwarder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2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rbridgeVlanPortAnnouncing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3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C7634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rbridgeVlanPortDetectedVlanMapping (1.3.6.1.2.1.214.1.3.2.1.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4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) 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Not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supported. The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 value is always false(2).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28" w:name="_Toc336172866"/>
      <w:bookmarkStart w:id="29" w:name="_Toc397420647"/>
      <w:bookmarkStart w:id="30" w:name="_Toc94099185"/>
      <w:r w:rsidRPr="003A6142">
        <w:rPr>
          <w:rFonts w:ascii="Helvetica" w:hAnsi="Helvetica" w:cs="Helvetica"/>
        </w:rPr>
        <w:t>rbridgeSnoopingPortTable</w:t>
      </w:r>
      <w:bookmarkEnd w:id="28"/>
      <w:bookmarkEnd w:id="29"/>
      <w:bookmarkEnd w:id="30"/>
    </w:p>
    <w:p w:rsidR="00761575" w:rsidRPr="009540D9" w:rsidRDefault="00761575" w:rsidP="00761575">
      <w:r>
        <w:t>OID of this table is: 1.3.6.1.2.1.214</w:t>
      </w:r>
      <w:r w:rsidRPr="00512C85">
        <w:t>.1.6.1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rbridgeSnoopingPortAddrType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1.3.6.1.2.1.214.1.6.1.1.1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1" w:name="_Toc336172868"/>
      <w:bookmarkStart w:id="32" w:name="_Toc397420648"/>
      <w:bookmarkStart w:id="33" w:name="_Toc94099186"/>
      <w:r w:rsidRPr="003A6142">
        <w:rPr>
          <w:rFonts w:ascii="Helvetica" w:hAnsi="Helvetica" w:cs="Helvetica"/>
        </w:rPr>
        <w:t>Scalar objects of rbridgeDtree</w:t>
      </w:r>
      <w:bookmarkEnd w:id="31"/>
      <w:bookmarkEnd w:id="32"/>
      <w:bookmarkEnd w:id="33"/>
    </w:p>
    <w:p w:rsidR="00761575" w:rsidRPr="009540D9" w:rsidRDefault="00761575" w:rsidP="00761575">
      <w:r>
        <w:t>OID of this table is: 1.3.6.1.2.1.214</w:t>
      </w:r>
      <w:r w:rsidRPr="008E76B6">
        <w:t>.1.7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rbridgeDtreePriority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1.3.6.1.2.1.214.1.7.1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rbridgeDtreeActiveTrees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1.3.6.1.2.1.214.1.7.2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rbridgeDtreeMaxTrees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 xml:space="preserve">The value is always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15</w:t>
            </w:r>
          </w:p>
        </w:tc>
      </w:tr>
      <w:tr w:rsidR="00761575" w:rsidRPr="00085ED6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rbridgeDtreeDesiredUseTrees</w:t>
            </w:r>
          </w:p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1.3.6.1.2.1.214.1.7.4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4" w:name="_Toc336172869"/>
      <w:bookmarkStart w:id="35" w:name="_Toc397420649"/>
      <w:bookmarkStart w:id="36" w:name="_Toc94099187"/>
      <w:r w:rsidRPr="003A6142">
        <w:rPr>
          <w:rFonts w:ascii="Helvetica" w:hAnsi="Helvetica" w:cs="Helvetica"/>
        </w:rPr>
        <w:t>rbridgeDtreeTable</w:t>
      </w:r>
      <w:bookmarkEnd w:id="34"/>
      <w:bookmarkEnd w:id="35"/>
      <w:bookmarkEnd w:id="36"/>
    </w:p>
    <w:p w:rsidR="00761575" w:rsidRPr="009540D9" w:rsidRDefault="00761575" w:rsidP="00761575">
      <w:r>
        <w:t>OID of this table is: 1.3.6.1.2.1.214</w:t>
      </w:r>
      <w:r w:rsidRPr="00967D07">
        <w:t>.1.7.5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rbridgeDtreeNumber</w:t>
            </w:r>
            <w:r w:rsidRPr="007D32F2" w:rsidDel="00AE6AC9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(1.3.6.1.2.1.214.1.7.5.1.1)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rbridgeDtreeNickname</w:t>
            </w:r>
            <w:r w:rsidRPr="007D32F2" w:rsidDel="00AC7E10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(1.3.6.1.2.1.214.1.7.5.1.2) 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735286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rbridgeDtreeIngress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1.3.6.1.2.1.214.1.7.5.1.3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The value is always true(1)</w:t>
            </w:r>
          </w:p>
        </w:tc>
      </w:tr>
    </w:tbl>
    <w:p w:rsidR="00761575" w:rsidRPr="003A6142" w:rsidRDefault="00761575" w:rsidP="00761575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37" w:name="_Toc397420650"/>
      <w:bookmarkStart w:id="38" w:name="_Toc94099188"/>
      <w:r w:rsidRPr="003A6142">
        <w:rPr>
          <w:rFonts w:ascii="Helvetica" w:hAnsi="Helvetica" w:cs="Helvetica"/>
        </w:rPr>
        <w:t>Scalar objects of</w:t>
      </w:r>
      <w:r w:rsidRPr="003A6142">
        <w:rPr>
          <w:rFonts w:ascii="Helvetica" w:hAnsi="Helvetica" w:cs="Helvetica" w:hint="eastAsia"/>
        </w:rPr>
        <w:t xml:space="preserve"> </w:t>
      </w:r>
      <w:bookmarkStart w:id="39" w:name="_Toc336172870"/>
      <w:r w:rsidRPr="003A6142">
        <w:rPr>
          <w:rFonts w:ascii="Helvetica" w:hAnsi="Helvetica" w:cs="Helvetica"/>
        </w:rPr>
        <w:t>rbridgeTrill</w:t>
      </w:r>
      <w:bookmarkEnd w:id="37"/>
      <w:bookmarkEnd w:id="39"/>
      <w:bookmarkEnd w:id="38"/>
    </w:p>
    <w:p w:rsidR="00761575" w:rsidRPr="009540D9" w:rsidRDefault="00761575" w:rsidP="00761575">
      <w:r>
        <w:t>OID of this table is: 1.3.6.1.2.1.214</w:t>
      </w:r>
      <w:r w:rsidRPr="00AA4AC8">
        <w:t>.1.8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761575" w:rsidRPr="00682250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761575" w:rsidRPr="00682250" w:rsidRDefault="00761575" w:rsidP="0091260D">
            <w:pPr>
              <w:pStyle w:val="TableHead"/>
            </w:pPr>
            <w:r w:rsidRPr="00682250">
              <w:t>Description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rbridgeTrillMinMtuDesired</w:t>
            </w:r>
            <w:r w:rsidRPr="007D32F2" w:rsidDel="0053200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 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 xml:space="preserve">(1.3.6.1.2.1.214.1.8.1)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Range from 512 to 16384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rbridgeTrillSz(1.3.6.1.2.1.214.1.8.2)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As per MIB</w:t>
            </w:r>
          </w:p>
        </w:tc>
      </w:tr>
      <w:tr w:rsidR="00761575" w:rsidRPr="00682250" w:rsidTr="0091260D">
        <w:trPr>
          <w:cantSplit/>
        </w:trPr>
        <w:tc>
          <w:tcPr>
            <w:tcW w:w="3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rbridgeTrillMaxMtuProbes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(</w:t>
            </w: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1.3.6.1.2.1.214.1.8.3</w:t>
            </w: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/>
                <w:noProof w:val="0"/>
                <w:sz w:val="20"/>
                <w:szCs w:val="20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761575" w:rsidRPr="007D32F2" w:rsidRDefault="00761575" w:rsidP="0091260D">
            <w:pPr>
              <w:pStyle w:val="af2"/>
              <w:rPr>
                <w:rFonts w:ascii="Helvetica" w:eastAsia="Helvetica" w:hAnsi="Helvetica" w:cs="Helvetica"/>
                <w:noProof w:val="0"/>
                <w:sz w:val="20"/>
                <w:szCs w:val="20"/>
              </w:rPr>
            </w:pPr>
            <w:r w:rsidRPr="007D32F2">
              <w:rPr>
                <w:rFonts w:ascii="Helvetica" w:eastAsia="Helvetica" w:hAnsi="Helvetica" w:cs="Helvetica" w:hint="eastAsia"/>
                <w:noProof w:val="0"/>
                <w:sz w:val="20"/>
                <w:szCs w:val="20"/>
              </w:rPr>
              <w:t>Not supported</w:t>
            </w:r>
          </w:p>
        </w:tc>
      </w:tr>
    </w:tbl>
    <w:p w:rsidR="0020629E" w:rsidRPr="00991579" w:rsidRDefault="0020629E" w:rsidP="00761575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0D6" w:rsidRDefault="003430D6">
      <w:r>
        <w:separator/>
      </w:r>
    </w:p>
  </w:endnote>
  <w:endnote w:type="continuationSeparator" w:id="0">
    <w:p w:rsidR="003430D6" w:rsidRDefault="003430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C4E1F">
      <w:fldChar w:fldCharType="begin"/>
    </w:r>
    <w:r>
      <w:instrText>PAGE</w:instrText>
    </w:r>
    <w:r w:rsidR="00FC4E1F">
      <w:fldChar w:fldCharType="separate"/>
    </w:r>
    <w:r w:rsidR="00B76557">
      <w:rPr>
        <w:noProof/>
      </w:rPr>
      <w:t>1</w:t>
    </w:r>
    <w:r w:rsidR="00FC4E1F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76557">
      <w:fldChar w:fldCharType="begin"/>
    </w:r>
    <w:r w:rsidR="00B76557">
      <w:instrText xml:space="preserve"> NUMPAGES  \* Arabic  \* MERGEFORMAT </w:instrText>
    </w:r>
    <w:r w:rsidR="00B76557">
      <w:fldChar w:fldCharType="separate"/>
    </w:r>
    <w:r w:rsidR="00B76557">
      <w:rPr>
        <w:noProof/>
      </w:rPr>
      <w:t>3</w:t>
    </w:r>
    <w:r w:rsidR="00B76557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0D6" w:rsidRDefault="003430D6">
      <w:r>
        <w:separator/>
      </w:r>
    </w:p>
  </w:footnote>
  <w:footnote w:type="continuationSeparator" w:id="0">
    <w:p w:rsidR="003430D6" w:rsidRDefault="003430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761575" w:rsidRPr="00761575">
      <w:t xml:space="preserve"> RBRIDGE-MIB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30D6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575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76557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4E1F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761575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761575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761575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761575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761575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761575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761575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paragraph" w:customStyle="1" w:styleId="af2">
    <w:name w:val="表格文本"/>
    <w:rsid w:val="00761575"/>
    <w:pPr>
      <w:tabs>
        <w:tab w:val="decimal" w:pos="0"/>
      </w:tabs>
    </w:pPr>
    <w:rPr>
      <w:rFonts w:ascii="Arial" w:hAnsi="Arial"/>
      <w:noProof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07A3AE-D17B-4F34-B6EF-7CABFC3288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838</Words>
  <Characters>7209</Characters>
  <Application>Microsoft Office Word</Application>
  <DocSecurity>0</DocSecurity>
  <Lines>514</Lines>
  <Paragraphs>423</Paragraphs>
  <ScaleCrop>false</ScaleCrop>
  <Company/>
  <LinksUpToDate>false</LinksUpToDate>
  <CharactersWithSpaces>7624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